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สำนัก/หน่วยงานเสนอกระบวนงานในแผนการจัดการความรู้เพื่อสนับสนุนประเด็นยุทธศาสตร์/ภา</w:t>
      </w:r>
      <w:r w:rsidR="000523ED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รกิจของ สกอ. หรือสำนัก/หน่วยงาน   </w:t>
      </w:r>
      <w:r w:rsidR="000523ED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</w:t>
      </w:r>
      <w:bookmarkStart w:id="0" w:name="_GoBack"/>
      <w:bookmarkEnd w:id="0"/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="008F04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8F04C5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="008F04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ให้กลุ่มพัฒนาระบบบริหาร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ครั้งที่ 2 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19 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8F04C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>(จำ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>นวนรวมอย่างน้อย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 </w:t>
            </w:r>
            <w:r w:rsidRPr="008F04C5">
              <w:rPr>
                <w:rFonts w:ascii="TH SarabunPSK" w:hAnsi="TH SarabunPSK" w:cs="TH SarabunPSK" w:hint="cs"/>
                <w:sz w:val="30"/>
                <w:szCs w:val="30"/>
                <w:cs/>
              </w:rPr>
              <w:t>เล่ม</w:t>
            </w:r>
            <w:r w:rsidRPr="008F04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0127A2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0127A2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 w:rsidRPr="000127A2">
        <w:rPr>
          <w:rFonts w:ascii="TH SarabunPSK" w:hAnsi="TH SarabunPSK" w:cs="TH SarabunPSK"/>
          <w:sz w:val="30"/>
          <w:szCs w:val="30"/>
          <w:u w:val="dotted"/>
        </w:rPr>
        <w:t xml:space="preserve">- </w:t>
      </w:r>
      <w:r w:rsidR="000127A2" w:rsidRPr="000127A2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0127A2" w:rsidRPr="000127A2">
        <w:rPr>
          <w:rFonts w:ascii="TH SarabunPSK" w:hAnsi="TH SarabunPSK" w:cs="TH SarabunPSK"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0127A2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Default="00F56A8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F56A80" w:rsidRPr="00D26714" w:rsidRDefault="00F56A8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4.75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F56A80" w:rsidRDefault="00F56A80" w:rsidP="00F56A80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D26714" w:rsidRDefault="00F56A80" w:rsidP="00F56A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56A80" w:rsidRDefault="00F56A80" w:rsidP="00F56A80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D26714" w:rsidRDefault="00F56A80" w:rsidP="00F56A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5118E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5118E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F04C5" w:rsidRDefault="00FE1A4B" w:rsidP="008F04C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F04C5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C17" w:rsidRDefault="00F64C17">
      <w:r>
        <w:separator/>
      </w:r>
    </w:p>
  </w:endnote>
  <w:endnote w:type="continuationSeparator" w:id="0">
    <w:p w:rsidR="00F64C17" w:rsidRDefault="00F6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C17" w:rsidRDefault="00F64C17">
      <w:r>
        <w:separator/>
      </w:r>
    </w:p>
  </w:footnote>
  <w:footnote w:type="continuationSeparator" w:id="0">
    <w:p w:rsidR="00F64C17" w:rsidRDefault="00F64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833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833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127A2"/>
    <w:rsid w:val="00033A56"/>
    <w:rsid w:val="000510DF"/>
    <w:rsid w:val="000523ED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118E4"/>
    <w:rsid w:val="00521DFB"/>
    <w:rsid w:val="00521F5B"/>
    <w:rsid w:val="0052436C"/>
    <w:rsid w:val="00536525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04C5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077F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8022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8339D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A80"/>
    <w:rsid w:val="00F56C5D"/>
    <w:rsid w:val="00F64C17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B3CF8-C18C-42DB-941A-5C0BB11B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27</cp:revision>
  <cp:lastPrinted>2015-01-19T07:15:00Z</cp:lastPrinted>
  <dcterms:created xsi:type="dcterms:W3CDTF">2017-01-06T02:10:00Z</dcterms:created>
  <dcterms:modified xsi:type="dcterms:W3CDTF">2018-02-01T09:32:00Z</dcterms:modified>
</cp:coreProperties>
</file>